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CB775" w14:textId="77777777" w:rsidR="007F2AE2" w:rsidRPr="007F05E6" w:rsidRDefault="007F2AE2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r w:rsidRPr="00177D7C">
        <w:t>onstruction</w:t>
      </w:r>
    </w:p>
    <w:p w14:paraId="4256FB8A" w14:textId="77777777" w:rsidR="007F2AE2" w:rsidRPr="00692A45" w:rsidRDefault="007F2AE2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1DFCB686" w14:textId="77777777" w:rsidR="007F2AE2" w:rsidRDefault="007F2AE2" w:rsidP="008456FF">
      <w:pPr>
        <w:pStyle w:val="Answer"/>
        <w:ind w:left="0"/>
      </w:pPr>
    </w:p>
    <w:p w14:paraId="02F300E9" w14:textId="77777777" w:rsidR="007F2AE2" w:rsidRDefault="007F2AE2" w:rsidP="00BA31A7">
      <w:pPr>
        <w:pStyle w:val="Answer"/>
        <w:numPr>
          <w:ilvl w:val="0"/>
          <w:numId w:val="35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3F769009" w14:textId="77777777" w:rsidR="007F2AE2" w:rsidRDefault="007F2AE2" w:rsidP="00EA72D9">
      <w:pPr>
        <w:pStyle w:val="Answer"/>
        <w:ind w:left="0"/>
        <w:rPr>
          <w:lang w:val="en-US"/>
        </w:rPr>
      </w:pPr>
    </w:p>
    <w:p w14:paraId="42807540" w14:textId="77777777" w:rsidR="007F2AE2" w:rsidRDefault="007F2AE2" w:rsidP="006F2A56">
      <w:pPr>
        <w:pStyle w:val="Answer"/>
        <w:ind w:left="1437"/>
        <w:rPr>
          <w:color w:val="FF0000"/>
          <w:lang w:val="en-US"/>
        </w:rPr>
      </w:pPr>
    </w:p>
    <w:p w14:paraId="551EE9C5" w14:textId="77777777" w:rsidR="007F2AE2" w:rsidRDefault="007F2AE2" w:rsidP="006F2A56">
      <w:pPr>
        <w:pStyle w:val="Answer"/>
        <w:ind w:left="1437"/>
        <w:rPr>
          <w:lang w:val="en-US"/>
        </w:rPr>
      </w:pPr>
    </w:p>
    <w:p w14:paraId="1DFB1C63" w14:textId="77777777" w:rsidR="007F2AE2" w:rsidRDefault="007F2AE2" w:rsidP="00BA31A7">
      <w:pPr>
        <w:pStyle w:val="Answer"/>
        <w:numPr>
          <w:ilvl w:val="0"/>
          <w:numId w:val="35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457CB212" w14:textId="77777777" w:rsidR="007F2AE2" w:rsidRPr="002E2C36" w:rsidRDefault="007F2AE2" w:rsidP="00BA31A7">
      <w:pPr>
        <w:pStyle w:val="Answer"/>
        <w:spacing w:line="480" w:lineRule="auto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5BC8278A" w14:textId="77777777" w:rsidR="007F2AE2" w:rsidRDefault="007F2AE2" w:rsidP="00BA31A7">
      <w:pPr>
        <w:pStyle w:val="Answer"/>
        <w:spacing w:line="480" w:lineRule="auto"/>
        <w:ind w:left="360"/>
      </w:pPr>
      <w:r w:rsidRPr="00BE32E5">
        <w:t xml:space="preserve">Modelling is the act of building </w:t>
      </w:r>
      <w:r w:rsidRPr="00E271BE">
        <w:t>a </w:t>
      </w:r>
      <w:r w:rsidRPr="00E271BE">
        <w:rPr>
          <w:u w:val="single"/>
        </w:rPr>
        <w:t>________</w:t>
      </w:r>
      <w:r w:rsidRPr="00EC10D4">
        <w:t>.</w:t>
      </w:r>
      <w:r w:rsidRPr="00E271BE"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271BE">
        <w:rPr>
          <w:u w:val="single"/>
        </w:rPr>
        <w:t>________</w:t>
      </w:r>
      <w:r w:rsidRPr="00E271BE">
        <w:t xml:space="preserve"> </w:t>
      </w:r>
      <w:proofErr w:type="spellStart"/>
      <w:r w:rsidRPr="00EA72D9">
        <w:t>and</w:t>
      </w:r>
      <w:proofErr w:type="spellEnd"/>
      <w:r w:rsidRPr="00EA72D9">
        <w:t xml:space="preserve"> </w:t>
      </w:r>
      <w:r w:rsidRPr="00E271BE">
        <w:rPr>
          <w:u w:val="single"/>
        </w:rPr>
        <w:t>________</w:t>
      </w:r>
      <w:r w:rsidRPr="00E271BE">
        <w:t xml:space="preserve"> 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28A1D285" w14:textId="77777777" w:rsidR="007F2AE2" w:rsidRDefault="007F2AE2" w:rsidP="00BE32E5">
      <w:pPr>
        <w:pStyle w:val="Answer"/>
        <w:ind w:left="0"/>
      </w:pPr>
    </w:p>
    <w:p w14:paraId="6315F5AE" w14:textId="77777777" w:rsidR="007F2AE2" w:rsidRDefault="007F2AE2" w:rsidP="00BE32E5">
      <w:pPr>
        <w:pStyle w:val="Answer"/>
        <w:ind w:left="0"/>
      </w:pPr>
    </w:p>
    <w:p w14:paraId="5C7F0B58" w14:textId="77777777" w:rsidR="007F2AE2" w:rsidRDefault="007F2AE2" w:rsidP="00BA31A7">
      <w:pPr>
        <w:pStyle w:val="Answer"/>
        <w:numPr>
          <w:ilvl w:val="0"/>
          <w:numId w:val="35"/>
        </w:numPr>
      </w:pPr>
      <w:r>
        <w:t>Name two types of modelling used in the built environment.</w:t>
      </w:r>
    </w:p>
    <w:p w14:paraId="10E327D5" w14:textId="77777777" w:rsidR="007F2AE2" w:rsidRDefault="007F2AE2" w:rsidP="002E2C36">
      <w:pPr>
        <w:pStyle w:val="Answer"/>
        <w:ind w:left="720"/>
      </w:pPr>
    </w:p>
    <w:p w14:paraId="757BC954" w14:textId="77777777" w:rsidR="007F2AE2" w:rsidRDefault="007F2AE2" w:rsidP="00423AF8">
      <w:pPr>
        <w:pStyle w:val="Answer"/>
        <w:rPr>
          <w:color w:val="FF0000"/>
        </w:rPr>
      </w:pPr>
    </w:p>
    <w:p w14:paraId="28E78923" w14:textId="77777777" w:rsidR="007F2AE2" w:rsidRDefault="007F2AE2" w:rsidP="00423AF8">
      <w:pPr>
        <w:pStyle w:val="Answer"/>
        <w:rPr>
          <w:color w:val="FF0000"/>
        </w:rPr>
      </w:pPr>
    </w:p>
    <w:p w14:paraId="5584D3AA" w14:textId="77777777" w:rsidR="007F2AE2" w:rsidRDefault="007F2AE2" w:rsidP="00423AF8">
      <w:pPr>
        <w:pStyle w:val="Answer"/>
        <w:rPr>
          <w:color w:val="FF0000"/>
        </w:rPr>
      </w:pPr>
    </w:p>
    <w:p w14:paraId="63B8F354" w14:textId="77777777" w:rsidR="007F2AE2" w:rsidRDefault="007F2AE2" w:rsidP="00423AF8">
      <w:pPr>
        <w:pStyle w:val="Answer"/>
        <w:rPr>
          <w:color w:val="FF0000"/>
        </w:rPr>
      </w:pPr>
    </w:p>
    <w:p w14:paraId="495BBDCC" w14:textId="77777777" w:rsidR="007F2AE2" w:rsidRDefault="007F2AE2" w:rsidP="00423AF8">
      <w:pPr>
        <w:pStyle w:val="Answer"/>
      </w:pPr>
    </w:p>
    <w:p w14:paraId="5F8D249B" w14:textId="77777777" w:rsidR="007F2AE2" w:rsidRDefault="007F2AE2" w:rsidP="00BA31A7">
      <w:pPr>
        <w:pStyle w:val="Answer"/>
        <w:numPr>
          <w:ilvl w:val="0"/>
          <w:numId w:val="35"/>
        </w:numPr>
      </w:pPr>
      <w:r>
        <w:t>How can smart technology help save money and conserve energy?</w:t>
      </w:r>
    </w:p>
    <w:p w14:paraId="44C244EC" w14:textId="77777777" w:rsidR="007F2AE2" w:rsidRDefault="007F2AE2" w:rsidP="002E2C36">
      <w:pPr>
        <w:pStyle w:val="Answer"/>
        <w:ind w:left="720"/>
      </w:pPr>
    </w:p>
    <w:p w14:paraId="6BDAD9D0" w14:textId="77777777" w:rsidR="007F2AE2" w:rsidRDefault="007F2AE2" w:rsidP="006711DD">
      <w:pPr>
        <w:pStyle w:val="Answer"/>
        <w:ind w:left="0"/>
        <w:rPr>
          <w:color w:val="FF0000"/>
        </w:rPr>
      </w:pPr>
    </w:p>
    <w:p w14:paraId="45E2F6B9" w14:textId="77777777" w:rsidR="007F2AE2" w:rsidRDefault="007F2AE2" w:rsidP="006711DD">
      <w:pPr>
        <w:pStyle w:val="Answer"/>
        <w:ind w:left="0"/>
        <w:rPr>
          <w:color w:val="FF0000"/>
        </w:rPr>
      </w:pPr>
    </w:p>
    <w:p w14:paraId="2F200248" w14:textId="77777777" w:rsidR="007F2AE2" w:rsidRDefault="007F2AE2" w:rsidP="006711DD">
      <w:pPr>
        <w:pStyle w:val="Answer"/>
        <w:ind w:left="0"/>
      </w:pPr>
    </w:p>
    <w:p w14:paraId="7A044D48" w14:textId="77777777" w:rsidR="007F2AE2" w:rsidRPr="00BE32E5" w:rsidRDefault="007F2AE2" w:rsidP="00BE32E5">
      <w:pPr>
        <w:pStyle w:val="Answer"/>
        <w:ind w:left="0"/>
      </w:pPr>
    </w:p>
    <w:p w14:paraId="1215CE27" w14:textId="77777777" w:rsidR="007F2AE2" w:rsidRDefault="007F2AE2" w:rsidP="006F2A56">
      <w:pPr>
        <w:pStyle w:val="Answer"/>
        <w:ind w:left="0"/>
        <w:rPr>
          <w:lang w:val="en-US"/>
        </w:rPr>
      </w:pPr>
    </w:p>
    <w:p w14:paraId="69925F8B" w14:textId="77777777" w:rsidR="007F2AE2" w:rsidRDefault="007F2AE2" w:rsidP="005C2269">
      <w:pPr>
        <w:pStyle w:val="Answer"/>
        <w:ind w:left="0"/>
      </w:pPr>
    </w:p>
    <w:p w14:paraId="2F684C3C" w14:textId="77777777" w:rsidR="007F2AE2" w:rsidRDefault="007F2AE2" w:rsidP="00474F67">
      <w:pPr>
        <w:rPr>
          <w:rFonts w:cs="Arial"/>
          <w:szCs w:val="22"/>
        </w:rPr>
      </w:pPr>
    </w:p>
    <w:p w14:paraId="4F41737C" w14:textId="77777777" w:rsidR="007F2AE2" w:rsidRDefault="007F2AE2" w:rsidP="00AD179E">
      <w:pPr>
        <w:pStyle w:val="Answer"/>
        <w:tabs>
          <w:tab w:val="left" w:pos="2400"/>
        </w:tabs>
      </w:pPr>
      <w:r>
        <w:tab/>
      </w:r>
    </w:p>
    <w:p w14:paraId="690DADF4" w14:textId="77777777" w:rsidR="00474F67" w:rsidRDefault="00474F67" w:rsidP="00474F67">
      <w:pPr>
        <w:rPr>
          <w:rFonts w:cs="Arial"/>
          <w:szCs w:val="22"/>
        </w:rPr>
      </w:pPr>
    </w:p>
    <w:p w14:paraId="4CD74820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BD996" w14:textId="77777777" w:rsidR="00F06705" w:rsidRDefault="00F06705">
      <w:pPr>
        <w:spacing w:before="0" w:after="0"/>
      </w:pPr>
      <w:r>
        <w:separator/>
      </w:r>
    </w:p>
  </w:endnote>
  <w:endnote w:type="continuationSeparator" w:id="0">
    <w:p w14:paraId="4307F403" w14:textId="77777777" w:rsidR="00F06705" w:rsidRDefault="00F067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9341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C07B84" wp14:editId="104F3DB0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2583DB" w14:textId="2E962B51" w:rsidR="009A2CD2" w:rsidRPr="006953AB" w:rsidRDefault="0006639A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6639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7406A5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07B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12583DB" w14:textId="2E962B51" w:rsidR="009A2CD2" w:rsidRPr="006953AB" w:rsidRDefault="0006639A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6639A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7406A5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AFE4E65" wp14:editId="1912612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7191D" w14:textId="77777777" w:rsidR="00F06705" w:rsidRDefault="00F06705">
      <w:pPr>
        <w:spacing w:before="0" w:after="0"/>
      </w:pPr>
      <w:r>
        <w:separator/>
      </w:r>
    </w:p>
  </w:footnote>
  <w:footnote w:type="continuationSeparator" w:id="0">
    <w:p w14:paraId="0BF1FDB0" w14:textId="77777777" w:rsidR="00F06705" w:rsidRDefault="00F067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753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C3240E7" wp14:editId="3EF0BB2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BC95E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447B954" wp14:editId="3E9DAB4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0D663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30F86"/>
    <w:multiLevelType w:val="hybridMultilevel"/>
    <w:tmpl w:val="F432C3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7911">
    <w:abstractNumId w:val="4"/>
  </w:num>
  <w:num w:numId="2" w16cid:durableId="2009479760">
    <w:abstractNumId w:val="15"/>
  </w:num>
  <w:num w:numId="3" w16cid:durableId="9528647">
    <w:abstractNumId w:val="22"/>
  </w:num>
  <w:num w:numId="4" w16cid:durableId="1273049550">
    <w:abstractNumId w:val="17"/>
  </w:num>
  <w:num w:numId="5" w16cid:durableId="1688748250">
    <w:abstractNumId w:val="7"/>
  </w:num>
  <w:num w:numId="6" w16cid:durableId="932281479">
    <w:abstractNumId w:val="16"/>
  </w:num>
  <w:num w:numId="7" w16cid:durableId="586882885">
    <w:abstractNumId w:val="7"/>
  </w:num>
  <w:num w:numId="8" w16cid:durableId="20211531">
    <w:abstractNumId w:val="1"/>
  </w:num>
  <w:num w:numId="9" w16cid:durableId="169295294">
    <w:abstractNumId w:val="7"/>
    <w:lvlOverride w:ilvl="0">
      <w:startOverride w:val="1"/>
    </w:lvlOverride>
  </w:num>
  <w:num w:numId="10" w16cid:durableId="1202867002">
    <w:abstractNumId w:val="18"/>
  </w:num>
  <w:num w:numId="11" w16cid:durableId="1365711510">
    <w:abstractNumId w:val="14"/>
  </w:num>
  <w:num w:numId="12" w16cid:durableId="1808468975">
    <w:abstractNumId w:val="5"/>
  </w:num>
  <w:num w:numId="13" w16cid:durableId="124394305">
    <w:abstractNumId w:val="13"/>
  </w:num>
  <w:num w:numId="14" w16cid:durableId="743797291">
    <w:abstractNumId w:val="19"/>
  </w:num>
  <w:num w:numId="15" w16cid:durableId="2006862382">
    <w:abstractNumId w:val="11"/>
  </w:num>
  <w:num w:numId="16" w16cid:durableId="1594313695">
    <w:abstractNumId w:val="6"/>
  </w:num>
  <w:num w:numId="17" w16cid:durableId="471413008">
    <w:abstractNumId w:val="24"/>
  </w:num>
  <w:num w:numId="18" w16cid:durableId="1002129339">
    <w:abstractNumId w:val="25"/>
  </w:num>
  <w:num w:numId="19" w16cid:durableId="1303730604">
    <w:abstractNumId w:val="3"/>
  </w:num>
  <w:num w:numId="20" w16cid:durableId="2070881276">
    <w:abstractNumId w:val="2"/>
  </w:num>
  <w:num w:numId="21" w16cid:durableId="1667518046">
    <w:abstractNumId w:val="9"/>
  </w:num>
  <w:num w:numId="22" w16cid:durableId="1626697864">
    <w:abstractNumId w:val="9"/>
    <w:lvlOverride w:ilvl="0">
      <w:startOverride w:val="1"/>
    </w:lvlOverride>
  </w:num>
  <w:num w:numId="23" w16cid:durableId="1119032130">
    <w:abstractNumId w:val="23"/>
  </w:num>
  <w:num w:numId="24" w16cid:durableId="74254343">
    <w:abstractNumId w:val="9"/>
    <w:lvlOverride w:ilvl="0">
      <w:startOverride w:val="1"/>
    </w:lvlOverride>
  </w:num>
  <w:num w:numId="25" w16cid:durableId="641693860">
    <w:abstractNumId w:val="9"/>
    <w:lvlOverride w:ilvl="0">
      <w:startOverride w:val="1"/>
    </w:lvlOverride>
  </w:num>
  <w:num w:numId="26" w16cid:durableId="574435135">
    <w:abstractNumId w:val="10"/>
  </w:num>
  <w:num w:numId="27" w16cid:durableId="1357194528">
    <w:abstractNumId w:val="20"/>
  </w:num>
  <w:num w:numId="28" w16cid:durableId="1775590088">
    <w:abstractNumId w:val="9"/>
    <w:lvlOverride w:ilvl="0">
      <w:startOverride w:val="1"/>
    </w:lvlOverride>
  </w:num>
  <w:num w:numId="29" w16cid:durableId="1060441771">
    <w:abstractNumId w:val="21"/>
  </w:num>
  <w:num w:numId="30" w16cid:durableId="2036419319">
    <w:abstractNumId w:val="9"/>
  </w:num>
  <w:num w:numId="31" w16cid:durableId="1729496988">
    <w:abstractNumId w:val="9"/>
    <w:lvlOverride w:ilvl="0">
      <w:startOverride w:val="1"/>
    </w:lvlOverride>
  </w:num>
  <w:num w:numId="32" w16cid:durableId="1863394505">
    <w:abstractNumId w:val="9"/>
    <w:lvlOverride w:ilvl="0">
      <w:startOverride w:val="1"/>
    </w:lvlOverride>
  </w:num>
  <w:num w:numId="33" w16cid:durableId="1026518444">
    <w:abstractNumId w:val="0"/>
  </w:num>
  <w:num w:numId="34" w16cid:durableId="1931503508">
    <w:abstractNumId w:val="12"/>
  </w:num>
  <w:num w:numId="35" w16cid:durableId="20948906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AE2"/>
    <w:rsid w:val="000033BD"/>
    <w:rsid w:val="0006059A"/>
    <w:rsid w:val="000663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0413F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7F2AE2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06705"/>
    <w:rsid w:val="00F15749"/>
    <w:rsid w:val="00F7236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1F5A6"/>
  <w15:docId w15:val="{3A936132-424F-4722-B530-7EBEC423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6639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26</Words>
  <Characters>507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2025-11-18T21:55:00Z</dcterms:created>
  <dcterms:modified xsi:type="dcterms:W3CDTF">2025-11-20T15:06:00Z</dcterms:modified>
</cp:coreProperties>
</file>